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A19" w:rsidRDefault="001C1A19" w:rsidP="001C1A19">
      <w:pPr>
        <w:pStyle w:val="NoSpacing"/>
      </w:pPr>
      <w:r>
        <w:rPr>
          <w:u w:val="single"/>
        </w:rPr>
        <w:t>John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fl.1429)</w:t>
      </w:r>
    </w:p>
    <w:p w:rsidR="001C1A19" w:rsidRDefault="001C1A19" w:rsidP="001C1A19">
      <w:pPr>
        <w:pStyle w:val="NoSpacing"/>
      </w:pPr>
    </w:p>
    <w:p w:rsidR="001C1A19" w:rsidRDefault="001C1A19" w:rsidP="001C1A19">
      <w:pPr>
        <w:pStyle w:val="NoSpacing"/>
      </w:pPr>
    </w:p>
    <w:p w:rsidR="001C1A19" w:rsidRDefault="001C1A19" w:rsidP="001C1A19">
      <w:pPr>
        <w:pStyle w:val="NoSpacing"/>
      </w:pPr>
      <w:r>
        <w:t xml:space="preserve">  5 Mar.1429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Lincoln Castle into</w:t>
      </w:r>
    </w:p>
    <w:p w:rsidR="001C1A19" w:rsidRDefault="001C1A19" w:rsidP="001C1A19">
      <w:pPr>
        <w:pStyle w:val="NoSpacing"/>
      </w:pPr>
      <w:r>
        <w:tab/>
      </w:r>
      <w:r>
        <w:tab/>
        <w:t xml:space="preserve">lands of the late Edward </w:t>
      </w:r>
      <w:proofErr w:type="spellStart"/>
      <w:r>
        <w:t>Botiller</w:t>
      </w:r>
      <w:proofErr w:type="spellEnd"/>
      <w:r>
        <w:t>(q.v.).</w:t>
      </w:r>
    </w:p>
    <w:p w:rsidR="001C1A19" w:rsidRDefault="001C1A19" w:rsidP="001C1A19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23-48)</w:t>
      </w:r>
    </w:p>
    <w:p w:rsidR="001C1A19" w:rsidRDefault="001C1A19" w:rsidP="001C1A19">
      <w:pPr>
        <w:pStyle w:val="NoSpacing"/>
      </w:pPr>
    </w:p>
    <w:p w:rsidR="001C1A19" w:rsidRDefault="001C1A19" w:rsidP="001C1A19">
      <w:pPr>
        <w:pStyle w:val="NoSpacing"/>
      </w:pPr>
    </w:p>
    <w:p w:rsidR="001C1A19" w:rsidRDefault="001C1A19" w:rsidP="001C1A19">
      <w:pPr>
        <w:pStyle w:val="NoSpacing"/>
      </w:pPr>
      <w:r>
        <w:t>5 August 2017</w:t>
      </w:r>
    </w:p>
    <w:p w:rsidR="006B2F86" w:rsidRPr="001C1A19" w:rsidRDefault="001C1A19" w:rsidP="00E71FC3">
      <w:pPr>
        <w:pStyle w:val="NoSpacing"/>
      </w:pPr>
      <w:bookmarkStart w:id="0" w:name="_GoBack"/>
      <w:bookmarkEnd w:id="0"/>
    </w:p>
    <w:sectPr w:rsidR="006B2F86" w:rsidRPr="001C1A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1A19" w:rsidRDefault="001C1A19" w:rsidP="00E71FC3">
      <w:pPr>
        <w:spacing w:after="0" w:line="240" w:lineRule="auto"/>
      </w:pPr>
      <w:r>
        <w:separator/>
      </w:r>
    </w:p>
  </w:endnote>
  <w:endnote w:type="continuationSeparator" w:id="0">
    <w:p w:rsidR="001C1A19" w:rsidRDefault="001C1A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1A19" w:rsidRDefault="001C1A19" w:rsidP="00E71FC3">
      <w:pPr>
        <w:spacing w:after="0" w:line="240" w:lineRule="auto"/>
      </w:pPr>
      <w:r>
        <w:separator/>
      </w:r>
    </w:p>
  </w:footnote>
  <w:footnote w:type="continuationSeparator" w:id="0">
    <w:p w:rsidR="001C1A19" w:rsidRDefault="001C1A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19"/>
    <w:rsid w:val="001A7C09"/>
    <w:rsid w:val="001C1A1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E7C83"/>
  <w15:chartTrackingRefBased/>
  <w15:docId w15:val="{6218944C-AFB8-4D51-9DE6-599E49055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2017-08-05T10:46:00Z</dcterms:created>
  <dcterms:modified xsi:type="dcterms:W3CDTF">2017-08-05T10:46:00Z</dcterms:modified>
</cp:coreProperties>
</file>